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D110A1">
        <w:rPr>
          <w:rFonts w:eastAsia="Arial"/>
          <w:b/>
          <w:kern w:val="3"/>
          <w:sz w:val="24"/>
          <w:szCs w:val="24"/>
          <w:lang w:eastAsia="zh-CN"/>
        </w:rPr>
        <w:t>ул. Академика Глушко, д. 33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6769C" w:rsidRPr="00E6769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A3FC8" w:rsidRPr="00EA3FC8">
        <w:rPr>
          <w:b/>
          <w:color w:val="000000"/>
          <w:kern w:val="3"/>
          <w:sz w:val="24"/>
          <w:szCs w:val="24"/>
          <w:lang w:eastAsia="zh-CN" w:bidi="hi-IN"/>
        </w:rPr>
        <w:t>2 600 000,00</w:t>
      </w:r>
      <w:r w:rsidR="006015C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477C0">
        <w:rPr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A3FC8">
        <w:rPr>
          <w:b/>
          <w:bCs/>
          <w:color w:val="000000"/>
          <w:kern w:val="3"/>
          <w:sz w:val="24"/>
          <w:szCs w:val="24"/>
          <w:lang w:eastAsia="zh-CN" w:bidi="hi-IN"/>
        </w:rPr>
        <w:t>39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80F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488B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15CB"/>
    <w:rsid w:val="00610515"/>
    <w:rsid w:val="0063091A"/>
    <w:rsid w:val="006477C0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0D6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110A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6769C"/>
    <w:rsid w:val="00E86CE0"/>
    <w:rsid w:val="00EA0B6C"/>
    <w:rsid w:val="00EA1747"/>
    <w:rsid w:val="00EA3FC8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925E6-367E-40D0-9C70-48D364E2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2024-06-19T11:06:00Z</dcterms:created>
  <dcterms:modified xsi:type="dcterms:W3CDTF">2024-07-01T12:05:00Z</dcterms:modified>
</cp:coreProperties>
</file>